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E5A63" w14:textId="77777777" w:rsidR="00A8113E" w:rsidRDefault="00A8113E" w:rsidP="00A8113E">
      <w:pPr>
        <w:pStyle w:val="NoSpacing"/>
      </w:pPr>
      <w:r>
        <w:rPr>
          <w:u w:val="single"/>
        </w:rPr>
        <w:t>Henry JOHNSON</w:t>
      </w:r>
      <w:r>
        <w:t xml:space="preserve">    </w:t>
      </w:r>
      <w:proofErr w:type="gramStart"/>
      <w:r>
        <w:t xml:space="preserve">   (</w:t>
      </w:r>
      <w:proofErr w:type="gramEnd"/>
      <w:r>
        <w:t>fl.1458)</w:t>
      </w:r>
    </w:p>
    <w:p w14:paraId="44DE8B3D" w14:textId="77777777" w:rsidR="00A8113E" w:rsidRDefault="00A8113E" w:rsidP="00A8113E">
      <w:pPr>
        <w:pStyle w:val="NoSpacing"/>
      </w:pPr>
      <w:r>
        <w:t xml:space="preserve">of </w:t>
      </w:r>
      <w:proofErr w:type="spellStart"/>
      <w:r>
        <w:t>Landford</w:t>
      </w:r>
      <w:proofErr w:type="spellEnd"/>
      <w:r>
        <w:t>. Yeoman.</w:t>
      </w:r>
    </w:p>
    <w:p w14:paraId="289085FE" w14:textId="77777777" w:rsidR="00A8113E" w:rsidRDefault="00A8113E" w:rsidP="00A8113E">
      <w:pPr>
        <w:pStyle w:val="NoSpacing"/>
      </w:pPr>
    </w:p>
    <w:p w14:paraId="4B712B27" w14:textId="77777777" w:rsidR="00A8113E" w:rsidRDefault="00A8113E" w:rsidP="00A8113E">
      <w:pPr>
        <w:pStyle w:val="NoSpacing"/>
      </w:pPr>
    </w:p>
    <w:p w14:paraId="4F9154C1" w14:textId="77777777" w:rsidR="00A8113E" w:rsidRDefault="00A8113E" w:rsidP="00A8113E">
      <w:pPr>
        <w:pStyle w:val="NoSpacing"/>
        <w:rPr>
          <w:rFonts w:cs="Times New Roman"/>
          <w:szCs w:val="24"/>
        </w:rPr>
      </w:pPr>
      <w:r>
        <w:tab/>
        <w:t>1458</w:t>
      </w:r>
      <w:r>
        <w:tab/>
      </w:r>
      <w:r>
        <w:rPr>
          <w:rFonts w:cs="Times New Roman"/>
          <w:szCs w:val="24"/>
        </w:rPr>
        <w:t xml:space="preserve">John </w:t>
      </w:r>
      <w:proofErr w:type="spellStart"/>
      <w:r>
        <w:rPr>
          <w:rFonts w:cs="Times New Roman"/>
          <w:szCs w:val="24"/>
        </w:rPr>
        <w:t>Saynton</w:t>
      </w:r>
      <w:proofErr w:type="spellEnd"/>
      <w:r>
        <w:rPr>
          <w:rFonts w:cs="Times New Roman"/>
          <w:szCs w:val="24"/>
        </w:rPr>
        <w:t>(q.v.) brought a plaint of debt against him and nine others.</w:t>
      </w:r>
    </w:p>
    <w:p w14:paraId="156D44EF" w14:textId="77777777" w:rsidR="00A8113E" w:rsidRDefault="00A8113E" w:rsidP="00A811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7408E">
          <w:rPr>
            <w:rStyle w:val="Hyperlink"/>
            <w:rFonts w:cs="Times New Roman"/>
            <w:szCs w:val="24"/>
          </w:rPr>
          <w:t>https://waalt.uh.edu/index.php/CP40/788</w:t>
        </w:r>
      </w:hyperlink>
      <w:r>
        <w:rPr>
          <w:rFonts w:cs="Times New Roman"/>
          <w:szCs w:val="24"/>
        </w:rPr>
        <w:t xml:space="preserve"> )</w:t>
      </w:r>
    </w:p>
    <w:p w14:paraId="1BFA4FFB" w14:textId="77777777" w:rsidR="00A8113E" w:rsidRDefault="00A8113E" w:rsidP="00A8113E">
      <w:pPr>
        <w:pStyle w:val="NoSpacing"/>
        <w:rPr>
          <w:rFonts w:cs="Times New Roman"/>
          <w:szCs w:val="24"/>
        </w:rPr>
      </w:pPr>
    </w:p>
    <w:p w14:paraId="6CDB0AC6" w14:textId="77777777" w:rsidR="00A8113E" w:rsidRDefault="00A8113E" w:rsidP="00A8113E">
      <w:pPr>
        <w:pStyle w:val="NoSpacing"/>
        <w:rPr>
          <w:rFonts w:cs="Times New Roman"/>
          <w:szCs w:val="24"/>
        </w:rPr>
      </w:pPr>
    </w:p>
    <w:p w14:paraId="2A394FC8" w14:textId="77777777" w:rsidR="00A8113E" w:rsidRDefault="00A8113E" w:rsidP="00A811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April 2023</w:t>
      </w:r>
    </w:p>
    <w:p w14:paraId="0FBBD1B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F8CE4" w14:textId="77777777" w:rsidR="00A8113E" w:rsidRDefault="00A8113E" w:rsidP="009139A6">
      <w:r>
        <w:separator/>
      </w:r>
    </w:p>
  </w:endnote>
  <w:endnote w:type="continuationSeparator" w:id="0">
    <w:p w14:paraId="4FFEAF8A" w14:textId="77777777" w:rsidR="00A8113E" w:rsidRDefault="00A811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6A4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2AA6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B2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982D2" w14:textId="77777777" w:rsidR="00A8113E" w:rsidRDefault="00A8113E" w:rsidP="009139A6">
      <w:r>
        <w:separator/>
      </w:r>
    </w:p>
  </w:footnote>
  <w:footnote w:type="continuationSeparator" w:id="0">
    <w:p w14:paraId="4C544040" w14:textId="77777777" w:rsidR="00A8113E" w:rsidRDefault="00A811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28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52A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B3F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13E"/>
    <w:rsid w:val="000666E0"/>
    <w:rsid w:val="002510B7"/>
    <w:rsid w:val="005C130B"/>
    <w:rsid w:val="00826F5C"/>
    <w:rsid w:val="009139A6"/>
    <w:rsid w:val="009448BB"/>
    <w:rsid w:val="00947624"/>
    <w:rsid w:val="00A3176C"/>
    <w:rsid w:val="00A8113E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5BA48"/>
  <w15:chartTrackingRefBased/>
  <w15:docId w15:val="{E7F59996-6FEF-4776-B5B4-819D66BED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811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2023-04-14T09:26:00Z</dcterms:created>
  <dcterms:modified xsi:type="dcterms:W3CDTF">2023-04-14T09:26:00Z</dcterms:modified>
</cp:coreProperties>
</file>